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End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End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End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4BA911C3"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 xml:space="preserve">(viitenumber 286401) piiratud hankemenetluse </w:t>
      </w:r>
      <w:r w:rsidR="002B2264">
        <w:rPr>
          <w:spacing w:val="0"/>
        </w:rPr>
        <w:t>nr 1</w:t>
      </w:r>
      <w:r w:rsidR="00E46584">
        <w:rPr>
          <w:spacing w:val="0"/>
        </w:rPr>
        <w:t>-47.</w:t>
      </w:r>
      <w:r w:rsidR="00C237E9">
        <w:rPr>
          <w:spacing w:val="0"/>
        </w:rPr>
        <w:t>3</w:t>
      </w:r>
      <w:r w:rsidR="00EB2438">
        <w:rPr>
          <w:spacing w:val="0"/>
        </w:rPr>
        <w:t>740</w:t>
      </w:r>
      <w:r w:rsidR="00E46584">
        <w:rPr>
          <w:spacing w:val="0"/>
        </w:rPr>
        <w:t xml:space="preserve"> </w:t>
      </w:r>
      <w:r w:rsidR="00402161">
        <w:rPr>
          <w:spacing w:val="0"/>
        </w:rPr>
        <w:t>„</w:t>
      </w:r>
      <w:r w:rsidR="00402161" w:rsidRPr="00402161">
        <w:rPr>
          <w:spacing w:val="0"/>
        </w:rPr>
        <w:t>RMK hallatavatelt maadelt jäätmete likvideerimine (</w:t>
      </w:r>
      <w:r w:rsidR="00A75054">
        <w:rPr>
          <w:spacing w:val="0"/>
        </w:rPr>
        <w:t>1</w:t>
      </w:r>
      <w:r w:rsidR="00EB2438">
        <w:rPr>
          <w:spacing w:val="0"/>
        </w:rPr>
        <w:t>6</w:t>
      </w:r>
      <w:r w:rsidR="00402161" w:rsidRPr="00402161">
        <w:rPr>
          <w:spacing w:val="0"/>
        </w:rPr>
        <w:t>)</w:t>
      </w:r>
      <w:r w:rsidR="00402161">
        <w:rPr>
          <w:spacing w:val="0"/>
        </w:rPr>
        <w:t>“</w:t>
      </w:r>
      <w:r w:rsidRPr="003F6EFA">
        <w:rPr>
          <w:spacing w:val="0"/>
        </w:rPr>
        <w:t xml:space="preserve"> (viitenumber </w:t>
      </w:r>
      <w:r w:rsidR="00EB2438">
        <w:rPr>
          <w:spacing w:val="0"/>
        </w:rPr>
        <w:t>308273</w:t>
      </w:r>
      <w:r w:rsidR="00402161">
        <w:rPr>
          <w:spacing w:val="0"/>
        </w:rPr>
        <w:t>)</w:t>
      </w:r>
      <w:r w:rsidR="00C237E9">
        <w:rPr>
          <w:spacing w:val="0"/>
        </w:rPr>
        <w:t xml:space="preserve">, </w:t>
      </w:r>
      <w:r w:rsidRPr="003F6EFA">
        <w:rPr>
          <w:spacing w:val="0"/>
        </w:rPr>
        <w:t>edaspidi riigihange</w:t>
      </w:r>
      <w:r w:rsidR="00402161">
        <w:rPr>
          <w:spacing w:val="0"/>
        </w:rPr>
        <w:t xml:space="preserve"> </w:t>
      </w:r>
      <w:r w:rsidRPr="003F6EFA">
        <w:rPr>
          <w:spacing w:val="0"/>
        </w:rPr>
        <w:t>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4FFF3370" w14:textId="2B5A6BB5" w:rsidR="00FC6AA9" w:rsidRPr="009F590A" w:rsidRDefault="003F6EFA" w:rsidP="009F590A">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1B7ABEEA" w14:textId="4AC2EB9A" w:rsidR="003F6EFA" w:rsidRDefault="00A860ED" w:rsidP="00461E45">
      <w:pPr>
        <w:pStyle w:val="Loendilik"/>
        <w:numPr>
          <w:ilvl w:val="1"/>
          <w:numId w:val="6"/>
        </w:numPr>
        <w:jc w:val="both"/>
        <w:rPr>
          <w:spacing w:val="0"/>
        </w:rPr>
      </w:pPr>
      <w:r w:rsidRPr="00242F9A">
        <w:rPr>
          <w:spacing w:val="0"/>
        </w:rPr>
        <w:t xml:space="preserve">Lepingu objektiks on </w:t>
      </w:r>
      <w:r w:rsidR="00D3365B" w:rsidRPr="00242F9A">
        <w:rPr>
          <w:spacing w:val="0"/>
        </w:rPr>
        <w:t xml:space="preserve">RMK hallatavatelt maadelt sinna õigusvastaselt veetud </w:t>
      </w:r>
      <w:r w:rsidR="00486487" w:rsidRPr="00242F9A">
        <w:rPr>
          <w:spacing w:val="0"/>
        </w:rPr>
        <w:t xml:space="preserve">jäätmete </w:t>
      </w:r>
      <w:r w:rsidR="00661407" w:rsidRPr="00242F9A">
        <w:rPr>
          <w:spacing w:val="0"/>
        </w:rPr>
        <w:t>likvideerimine</w:t>
      </w:r>
      <w:r w:rsidR="008669E1" w:rsidRPr="00242F9A">
        <w:rPr>
          <w:spacing w:val="0"/>
        </w:rPr>
        <w:t xml:space="preserve"> ja utiliseerimine</w:t>
      </w:r>
      <w:r w:rsidR="0088203C">
        <w:rPr>
          <w:spacing w:val="0"/>
        </w:rPr>
        <w:t xml:space="preserve"> </w:t>
      </w:r>
      <w:r w:rsidR="002D0A09" w:rsidRPr="00242F9A">
        <w:rPr>
          <w:spacing w:val="0"/>
        </w:rPr>
        <w:t xml:space="preserve">vastavalt </w:t>
      </w:r>
      <w:r w:rsidR="00EA25D4" w:rsidRPr="00242F9A">
        <w:rPr>
          <w:spacing w:val="0"/>
        </w:rPr>
        <w:t>riigihanke</w:t>
      </w:r>
      <w:r w:rsidR="001315F4" w:rsidRPr="00242F9A">
        <w:rPr>
          <w:spacing w:val="0"/>
        </w:rPr>
        <w:t xml:space="preserve"> </w:t>
      </w:r>
      <w:r w:rsidR="00756264">
        <w:rPr>
          <w:spacing w:val="0"/>
        </w:rPr>
        <w:t>„</w:t>
      </w:r>
      <w:r w:rsidR="00756264" w:rsidRPr="00756264">
        <w:rPr>
          <w:spacing w:val="0"/>
        </w:rPr>
        <w:t>RMK hallatavatelt maadelt jäätmete likvideerimine (</w:t>
      </w:r>
      <w:r w:rsidR="00A75054">
        <w:rPr>
          <w:spacing w:val="0"/>
        </w:rPr>
        <w:t>1</w:t>
      </w:r>
      <w:r w:rsidR="00A43854">
        <w:rPr>
          <w:spacing w:val="0"/>
        </w:rPr>
        <w:t>5</w:t>
      </w:r>
      <w:r w:rsidR="00756264" w:rsidRPr="00756264">
        <w:rPr>
          <w:spacing w:val="0"/>
        </w:rPr>
        <w:t>)</w:t>
      </w:r>
      <w:r w:rsidR="00756264">
        <w:rPr>
          <w:spacing w:val="0"/>
        </w:rPr>
        <w:t>“</w:t>
      </w:r>
      <w:r w:rsidR="00756264" w:rsidRPr="00756264">
        <w:rPr>
          <w:spacing w:val="0"/>
        </w:rPr>
        <w:t xml:space="preserve"> </w:t>
      </w:r>
      <w:r w:rsidR="001315F4" w:rsidRPr="00242F9A">
        <w:rPr>
          <w:spacing w:val="0"/>
        </w:rPr>
        <w:t>(viitenumber</w:t>
      </w:r>
      <w:r w:rsidR="00EA25D4" w:rsidRPr="00242F9A">
        <w:rPr>
          <w:spacing w:val="0"/>
        </w:rPr>
        <w:t xml:space="preserve"> </w:t>
      </w:r>
      <w:r w:rsidR="00A43854">
        <w:rPr>
          <w:spacing w:val="0"/>
        </w:rPr>
        <w:t>309223</w:t>
      </w:r>
      <w:r w:rsidR="00EA25D4" w:rsidRPr="00242F9A">
        <w:rPr>
          <w:spacing w:val="0"/>
        </w:rPr>
        <w:t>)</w:t>
      </w:r>
      <w:r w:rsidR="00242F9A" w:rsidRPr="00242F9A">
        <w:rPr>
          <w:spacing w:val="0"/>
        </w:rPr>
        <w:t xml:space="preserve"> dokumentidele (edaspidi nimetatud töö). </w:t>
      </w:r>
    </w:p>
    <w:p w14:paraId="5179206E" w14:textId="14692B37" w:rsidR="00B257AC" w:rsidRPr="00804E7A" w:rsidRDefault="00B257AC" w:rsidP="00461E45">
      <w:pPr>
        <w:pStyle w:val="Loendilik"/>
        <w:numPr>
          <w:ilvl w:val="1"/>
          <w:numId w:val="6"/>
        </w:numPr>
        <w:jc w:val="both"/>
        <w:rPr>
          <w:spacing w:val="0"/>
        </w:rPr>
      </w:pPr>
      <w:r w:rsidRPr="00B257AC">
        <w:rPr>
          <w:spacing w:val="0"/>
        </w:rPr>
        <w:t xml:space="preserve">Tööde </w:t>
      </w:r>
      <w:r w:rsidRPr="00467220">
        <w:rPr>
          <w:spacing w:val="0"/>
        </w:rPr>
        <w:t xml:space="preserve">sisu </w:t>
      </w:r>
      <w:r w:rsidR="005D3EF3" w:rsidRPr="00467220">
        <w:rPr>
          <w:spacing w:val="0"/>
        </w:rPr>
        <w:t xml:space="preserve">vastavalt </w:t>
      </w:r>
      <w:r w:rsidR="0085149F" w:rsidRPr="00467220">
        <w:rPr>
          <w:spacing w:val="0"/>
        </w:rPr>
        <w:t>lisa 1- tehnilisele kirjeldusele s</w:t>
      </w:r>
      <w:r w:rsidR="00D759EB" w:rsidRPr="00467220">
        <w:rPr>
          <w:spacing w:val="0"/>
        </w:rPr>
        <w:t>.h</w:t>
      </w:r>
      <w:r w:rsidRPr="00467220">
        <w:rPr>
          <w:spacing w:val="0"/>
        </w:rPr>
        <w:t>:</w:t>
      </w:r>
    </w:p>
    <w:p w14:paraId="6DCE506F" w14:textId="21BC5ADC" w:rsidR="00261584" w:rsidRPr="00804E7A" w:rsidRDefault="00261584" w:rsidP="00461E45">
      <w:pPr>
        <w:pStyle w:val="Loendilik"/>
        <w:numPr>
          <w:ilvl w:val="2"/>
          <w:numId w:val="6"/>
        </w:numPr>
        <w:jc w:val="both"/>
        <w:rPr>
          <w:spacing w:val="0"/>
        </w:rPr>
      </w:pPr>
      <w:r w:rsidRPr="00804E7A">
        <w:rPr>
          <w:spacing w:val="0"/>
        </w:rPr>
        <w:t xml:space="preserve">objektidel kõikide jäätmete </w:t>
      </w:r>
      <w:r w:rsidR="003063DA" w:rsidRPr="00804E7A">
        <w:rPr>
          <w:spacing w:val="0"/>
        </w:rPr>
        <w:t>(</w:t>
      </w:r>
      <w:r w:rsidRPr="00804E7A">
        <w:rPr>
          <w:spacing w:val="0"/>
        </w:rPr>
        <w:t>liigiti</w:t>
      </w:r>
      <w:r w:rsidR="003063DA" w:rsidRPr="00804E7A">
        <w:rPr>
          <w:spacing w:val="0"/>
        </w:rPr>
        <w:t>)</w:t>
      </w:r>
      <w:r w:rsidRPr="00804E7A">
        <w:rPr>
          <w:spacing w:val="0"/>
        </w:rPr>
        <w:t xml:space="preserve"> kogumine</w:t>
      </w:r>
      <w:r w:rsidR="00776645">
        <w:rPr>
          <w:spacing w:val="0"/>
        </w:rPr>
        <w:t>;</w:t>
      </w:r>
    </w:p>
    <w:p w14:paraId="60D25AE2" w14:textId="6C519FB7" w:rsidR="00E24780" w:rsidRPr="00804E7A" w:rsidRDefault="00E24780" w:rsidP="00461E45">
      <w:pPr>
        <w:pStyle w:val="Loendilik"/>
        <w:numPr>
          <w:ilvl w:val="2"/>
          <w:numId w:val="6"/>
        </w:numPr>
        <w:jc w:val="both"/>
        <w:rPr>
          <w:spacing w:val="0"/>
        </w:rPr>
      </w:pPr>
      <w:r w:rsidRPr="00804E7A">
        <w:rPr>
          <w:spacing w:val="0"/>
        </w:rPr>
        <w:t>pärast tööde lõpetamist, kaetud tööde korral ka tööde käigus, tööde seisu ja töö tulemuse fikseerimine fotodega, võimaluse korral geokodeeritud fotodega.</w:t>
      </w:r>
    </w:p>
    <w:p w14:paraId="2369D790" w14:textId="4C4CD0B8" w:rsidR="00BA287C" w:rsidRPr="00BA287C" w:rsidRDefault="5A457DF8" w:rsidP="00461E45">
      <w:pPr>
        <w:pStyle w:val="Loendilik"/>
        <w:numPr>
          <w:ilvl w:val="1"/>
          <w:numId w:val="6"/>
        </w:numPr>
        <w:jc w:val="both"/>
      </w:pPr>
      <w:r w:rsidRPr="00BA287C">
        <w:rPr>
          <w:spacing w:val="0"/>
        </w:rPr>
        <w:t>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jäätmed antakse objektil üle jäätmete käitlemise õigust omavale isikule.</w:t>
      </w:r>
    </w:p>
    <w:p w14:paraId="63304836" w14:textId="647046E4" w:rsidR="009F17D4" w:rsidRPr="009F17D4" w:rsidRDefault="009F17D4" w:rsidP="00FD6596">
      <w:pPr>
        <w:pStyle w:val="Loendilik"/>
        <w:numPr>
          <w:ilvl w:val="1"/>
          <w:numId w:val="6"/>
        </w:numPr>
        <w:jc w:val="both"/>
      </w:pPr>
      <w:r w:rsidRPr="009F17D4">
        <w:rPr>
          <w:spacing w:val="0"/>
        </w:rPr>
        <w:t>Töö teostamise täht</w:t>
      </w:r>
      <w:r w:rsidR="6D638518" w:rsidRPr="009F17D4">
        <w:rPr>
          <w:spacing w:val="0"/>
        </w:rPr>
        <w:t>aeg</w:t>
      </w:r>
      <w:r w:rsidRPr="009F17D4">
        <w:rPr>
          <w:spacing w:val="0"/>
        </w:rPr>
        <w:t xml:space="preserve"> on … lepingu sõlmimisest. (</w:t>
      </w:r>
      <w:r w:rsidRPr="1CDB6AA3">
        <w:rPr>
          <w:i/>
          <w:iCs/>
          <w:spacing w:val="0"/>
        </w:rPr>
        <w:t>Töö teostamise tähtpäev sätestatakse vastavalt piiratud hankemenetluse dokumentidele</w:t>
      </w:r>
      <w:r w:rsidRPr="009F17D4">
        <w:rPr>
          <w:spacing w:val="0"/>
        </w:rPr>
        <w:t>.)</w:t>
      </w:r>
    </w:p>
    <w:p w14:paraId="1C6F81A4" w14:textId="0571D5EF" w:rsidR="00F6096E" w:rsidRPr="00F6096E" w:rsidRDefault="15672A03" w:rsidP="00FD6596">
      <w:pPr>
        <w:pStyle w:val="Loendilik"/>
        <w:numPr>
          <w:ilvl w:val="1"/>
          <w:numId w:val="6"/>
        </w:numPr>
        <w:jc w:val="both"/>
      </w:pPr>
      <w:r w:rsidRPr="00F6096E">
        <w:rPr>
          <w:spacing w:val="0"/>
        </w:rPr>
        <w:t xml:space="preserve">Tööd teostatakse töövõtja </w:t>
      </w:r>
      <w:r w:rsidR="00913A7E">
        <w:rPr>
          <w:spacing w:val="0"/>
        </w:rPr>
        <w:t>vahenditega.</w:t>
      </w:r>
    </w:p>
    <w:p w14:paraId="5728D5CF" w14:textId="60A9606E" w:rsidR="00AD63D6" w:rsidRPr="00F74C6B" w:rsidRDefault="477F1CFF" w:rsidP="00FD6596">
      <w:pPr>
        <w:pStyle w:val="Loendilik"/>
        <w:numPr>
          <w:ilvl w:val="1"/>
          <w:numId w:val="6"/>
        </w:numPr>
        <w:jc w:val="both"/>
      </w:pPr>
      <w:r w:rsidRPr="00F74C6B">
        <w:rPr>
          <w:spacing w:val="0"/>
        </w:rPr>
        <w:t xml:space="preserve">Lepingu maksumus </w:t>
      </w:r>
      <w:r w:rsidR="4D1BA8F2" w:rsidRPr="00F74C6B">
        <w:rPr>
          <w:spacing w:val="0"/>
        </w:rPr>
        <w:t xml:space="preserve">on </w:t>
      </w:r>
      <w:r w:rsidR="1E7C4E23">
        <w:t xml:space="preserve">______ </w:t>
      </w:r>
      <w:r w:rsidR="003B372F" w:rsidRPr="00F74C6B">
        <w:rPr>
          <w:spacing w:val="0"/>
        </w:rPr>
        <w:fldChar w:fldCharType="begin"/>
      </w:r>
      <w:r w:rsidR="003B372F" w:rsidRPr="00F74C6B">
        <w:rPr>
          <w:spacing w:val="0"/>
        </w:rPr>
        <w:instrText xml:space="preserve"> MACROBUTTON  AcceptAllChangesInDoc [Sisesta summa] </w:instrText>
      </w:r>
      <w:r w:rsidR="003B372F" w:rsidRPr="00F74C6B">
        <w:rPr>
          <w:spacing w:val="0"/>
        </w:rPr>
        <w:fldChar w:fldCharType="end"/>
      </w:r>
      <w:r w:rsidR="00524C38" w:rsidRPr="00F74C6B">
        <w:rPr>
          <w:spacing w:val="0"/>
        </w:rPr>
        <w:fldChar w:fldCharType="begin"/>
      </w:r>
      <w:r w:rsidR="00524C38" w:rsidRPr="00F74C6B">
        <w:rPr>
          <w:spacing w:val="0"/>
        </w:rPr>
        <w:instrText xml:space="preserve"> MACROBUTTON  AcceptAllChangesInDoc [Sisesta summa sõnadega]) </w:instrText>
      </w:r>
      <w:r w:rsidR="00524C38" w:rsidRPr="00F74C6B">
        <w:rPr>
          <w:spacing w:val="0"/>
        </w:rPr>
        <w:fldChar w:fldCharType="end"/>
      </w:r>
      <w:r w:rsidR="523FBB16" w:rsidRPr="00F74C6B">
        <w:rPr>
          <w:spacing w:val="0"/>
        </w:rPr>
        <w:t>eurot</w:t>
      </w:r>
      <w:r w:rsidR="688A2ABD" w:rsidRPr="00F74C6B">
        <w:rPr>
          <w:spacing w:val="0"/>
        </w:rPr>
        <w:t xml:space="preserve">, </w:t>
      </w:r>
      <w:r w:rsidR="793794F4" w:rsidRPr="00F74C6B">
        <w:rPr>
          <w:spacing w:val="0"/>
        </w:rPr>
        <w:t>millele lisandub käibemaks.</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102627" w:rsidRDefault="006821A7" w:rsidP="00102627">
      <w:pPr>
        <w:pStyle w:val="Loendilik"/>
        <w:numPr>
          <w:ilvl w:val="2"/>
          <w:numId w:val="6"/>
        </w:numPr>
        <w:ind w:left="1225" w:hanging="505"/>
        <w:contextualSpacing w:val="0"/>
        <w:jc w:val="both"/>
        <w:rPr>
          <w:spacing w:val="0"/>
        </w:rPr>
      </w:pPr>
      <w:r w:rsidRPr="00102627">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102627" w:rsidRDefault="00506FA7" w:rsidP="00102627">
      <w:pPr>
        <w:pStyle w:val="Loendilik"/>
        <w:numPr>
          <w:ilvl w:val="2"/>
          <w:numId w:val="6"/>
        </w:numPr>
        <w:ind w:left="1225" w:hanging="505"/>
        <w:jc w:val="both"/>
        <w:rPr>
          <w:spacing w:val="0"/>
        </w:rPr>
      </w:pPr>
      <w:r w:rsidRPr="0059013A">
        <w:rPr>
          <w:spacing w:val="0"/>
        </w:rPr>
        <w:t>tegema tööd kvaliteetselt vastavalt punktis 2 märgitud kirjeldusele,</w:t>
      </w:r>
      <w:r w:rsidRPr="00102627">
        <w:rPr>
          <w:spacing w:val="0"/>
        </w:rPr>
        <w:t xml:space="preserve"> pidades kinni tähtaegadest ning andma tellija soovil informatsiooni töö teostamise aja ja seisu kohta;</w:t>
      </w:r>
    </w:p>
    <w:p w14:paraId="2F110C89" w14:textId="77777777" w:rsidR="00195066" w:rsidRPr="00102627" w:rsidRDefault="00195066" w:rsidP="00102627">
      <w:pPr>
        <w:pStyle w:val="Loendilik"/>
        <w:numPr>
          <w:ilvl w:val="2"/>
          <w:numId w:val="6"/>
        </w:numPr>
        <w:jc w:val="both"/>
        <w:rPr>
          <w:spacing w:val="0"/>
        </w:rPr>
      </w:pPr>
      <w:r w:rsidRPr="00102627">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102627" w:rsidRDefault="0086345D" w:rsidP="00102627">
      <w:pPr>
        <w:pStyle w:val="Loendilik"/>
        <w:numPr>
          <w:ilvl w:val="2"/>
          <w:numId w:val="6"/>
        </w:numPr>
        <w:jc w:val="both"/>
        <w:rPr>
          <w:spacing w:val="0"/>
        </w:rPr>
      </w:pPr>
      <w:r w:rsidRPr="00102627">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102627" w:rsidRDefault="008235F3" w:rsidP="00102627">
      <w:pPr>
        <w:pStyle w:val="Loendilik"/>
        <w:numPr>
          <w:ilvl w:val="2"/>
          <w:numId w:val="6"/>
        </w:numPr>
        <w:jc w:val="both"/>
        <w:rPr>
          <w:spacing w:val="0"/>
        </w:rPr>
      </w:pPr>
      <w:r w:rsidRPr="00102627">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102627" w:rsidRDefault="00650EA5" w:rsidP="00102627">
      <w:pPr>
        <w:pStyle w:val="Loendilik"/>
        <w:numPr>
          <w:ilvl w:val="2"/>
          <w:numId w:val="6"/>
        </w:numPr>
        <w:jc w:val="both"/>
        <w:rPr>
          <w:spacing w:val="0"/>
        </w:rPr>
      </w:pPr>
      <w:r w:rsidRPr="00102627">
        <w:rPr>
          <w:spacing w:val="0"/>
        </w:rPr>
        <w:t>täitma töö tegemisel ohutustehnika-, töökaitse- ja muid nõudeid ja eeskirju, mis tulenevad töö iseloomust;</w:t>
      </w:r>
    </w:p>
    <w:p w14:paraId="19B343B6" w14:textId="77777777" w:rsidR="001B0606" w:rsidRPr="00102627" w:rsidRDefault="001B0606" w:rsidP="00102627">
      <w:pPr>
        <w:pStyle w:val="Loendilik"/>
        <w:numPr>
          <w:ilvl w:val="2"/>
          <w:numId w:val="6"/>
        </w:numPr>
        <w:jc w:val="both"/>
        <w:rPr>
          <w:spacing w:val="0"/>
        </w:rPr>
      </w:pPr>
      <w:r w:rsidRPr="00102627">
        <w:rPr>
          <w:spacing w:val="0"/>
        </w:rPr>
        <w:t>vajadusel hankima tööde tegemiseks vajalikud load;</w:t>
      </w:r>
    </w:p>
    <w:p w14:paraId="60882459" w14:textId="77777777" w:rsidR="001430FC" w:rsidRPr="00102627" w:rsidRDefault="001430FC" w:rsidP="00102627">
      <w:pPr>
        <w:pStyle w:val="Loendilik"/>
        <w:numPr>
          <w:ilvl w:val="2"/>
          <w:numId w:val="6"/>
        </w:numPr>
        <w:jc w:val="both"/>
        <w:rPr>
          <w:spacing w:val="0"/>
        </w:rPr>
      </w:pPr>
      <w:r w:rsidRPr="00102627">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102627" w:rsidRDefault="00DC5A07" w:rsidP="00102627">
      <w:pPr>
        <w:pStyle w:val="Loendilik"/>
        <w:numPr>
          <w:ilvl w:val="2"/>
          <w:numId w:val="6"/>
        </w:numPr>
        <w:jc w:val="both"/>
        <w:rPr>
          <w:spacing w:val="0"/>
        </w:rPr>
      </w:pPr>
      <w:r w:rsidRPr="00102627">
        <w:rPr>
          <w:spacing w:val="0"/>
        </w:rPr>
        <w:t>teavitama tellijat kohe kirjalikult oma lepingus toodud andmete muudatustest;</w:t>
      </w:r>
    </w:p>
    <w:p w14:paraId="62062263" w14:textId="77777777" w:rsidR="00D77B12" w:rsidRPr="00102627" w:rsidRDefault="00B60902" w:rsidP="00102627">
      <w:pPr>
        <w:pStyle w:val="Loendilik"/>
        <w:numPr>
          <w:ilvl w:val="2"/>
          <w:numId w:val="6"/>
        </w:numPr>
        <w:jc w:val="both"/>
        <w:rPr>
          <w:spacing w:val="0"/>
        </w:rPr>
      </w:pPr>
      <w:r w:rsidRPr="00102627">
        <w:rPr>
          <w:spacing w:val="0"/>
        </w:rPr>
        <w:t>mitte kahjustama tööde käigus maaüksuse ega naaberkinnisasja seisukorda. Kahjude tekkimisel tuleb ala töövõtja kulul heakorrastada ja hüvitada tekkinud kahju;</w:t>
      </w:r>
      <w:bookmarkStart w:id="1" w:name="_Hlk181198686"/>
    </w:p>
    <w:p w14:paraId="0677DED7" w14:textId="3B9A6B3B" w:rsidR="00D77B12" w:rsidRPr="00102627" w:rsidRDefault="009602DD" w:rsidP="00102627">
      <w:pPr>
        <w:pStyle w:val="Loendilik"/>
        <w:numPr>
          <w:ilvl w:val="2"/>
          <w:numId w:val="6"/>
        </w:numPr>
        <w:spacing w:after="120"/>
        <w:contextualSpacing w:val="0"/>
        <w:jc w:val="both"/>
        <w:rPr>
          <w:spacing w:val="0"/>
        </w:rPr>
      </w:pPr>
      <w:r>
        <w:rPr>
          <w:spacing w:val="0"/>
        </w:rPr>
        <w:t>t</w:t>
      </w:r>
      <w:r w:rsidR="00D77B12" w:rsidRPr="00102627">
        <w:rPr>
          <w:spacing w:val="0"/>
        </w:rPr>
        <w:t>agama lepingu täitmise käigus isikuandmete töötlemise õiguspärasuse ning vastavuse isikuandmete kaitse üldmääruse (EL 2016/679) ja teistes andmekaitse õigusaktides sätestatud nõuetele, sh täitma organisatsioonilisi, füüsilisi ja infotehnoloogilisi turvameetmeid konfidentsiaalsete andmete kaitseks juhusliku või tahtliku volitamata muutmise, juhusliku hävimise, avalikustamise jms eest.</w:t>
      </w: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396C2A" w:rsidRDefault="00396C2A" w:rsidP="00102627">
      <w:pPr>
        <w:pStyle w:val="Loendilik"/>
        <w:numPr>
          <w:ilvl w:val="2"/>
          <w:numId w:val="6"/>
        </w:numPr>
        <w:jc w:val="both"/>
        <w:rPr>
          <w:spacing w:val="0"/>
        </w:rPr>
      </w:pPr>
      <w:r w:rsidRPr="00396C2A">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2778C3" w:rsidRDefault="002778C3" w:rsidP="00102627">
      <w:pPr>
        <w:pStyle w:val="Loendilik"/>
        <w:numPr>
          <w:ilvl w:val="2"/>
          <w:numId w:val="6"/>
        </w:numPr>
        <w:jc w:val="both"/>
        <w:rPr>
          <w:spacing w:val="0"/>
        </w:rPr>
      </w:pPr>
      <w:r w:rsidRPr="002778C3">
        <w:rPr>
          <w:spacing w:val="0"/>
        </w:rPr>
        <w:t>nõuda tellijast sõltuvate lepingu täitmist takistavate asjaolude kõrvaldamise korraldamist;</w:t>
      </w:r>
    </w:p>
    <w:p w14:paraId="08A04D18" w14:textId="472A925D" w:rsidR="00E46584" w:rsidRDefault="00BE4AA7" w:rsidP="009A4D63">
      <w:pPr>
        <w:pStyle w:val="Loendilik"/>
        <w:numPr>
          <w:ilvl w:val="2"/>
          <w:numId w:val="6"/>
        </w:numPr>
        <w:spacing w:after="120"/>
        <w:contextualSpacing w:val="0"/>
        <w:jc w:val="both"/>
        <w:rPr>
          <w:spacing w:val="0"/>
        </w:rPr>
      </w:pPr>
      <w:r w:rsidRPr="00BE4AA7">
        <w:rPr>
          <w:spacing w:val="0"/>
        </w:rPr>
        <w:t>saada teostatud töö eest tasu vastavalt lepingus sätestatud tingimustele ja korrale.</w:t>
      </w:r>
    </w:p>
    <w:p w14:paraId="236623DB" w14:textId="77777777" w:rsidR="009A4D63" w:rsidRPr="009A4D63" w:rsidRDefault="009A4D63" w:rsidP="009A4D63">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Pr="00102627"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lastRenderedPageBreak/>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77777777" w:rsidR="00FE0F60" w:rsidRDefault="007E4296" w:rsidP="00102627">
      <w:pPr>
        <w:pStyle w:val="Loendilik"/>
        <w:numPr>
          <w:ilvl w:val="2"/>
          <w:numId w:val="6"/>
        </w:numPr>
        <w:jc w:val="both"/>
        <w:rPr>
          <w:spacing w:val="0"/>
        </w:rPr>
      </w:pPr>
      <w:r w:rsidRPr="00FE0F60">
        <w:rPr>
          <w:spacing w:val="0"/>
        </w:rPr>
        <w:t>erakordsete asjaolude ilmnemisel pikendada töö tegemiseks punktis 2.4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Default="007E4296" w:rsidP="00D569EC">
      <w:pPr>
        <w:pStyle w:val="Loendilik"/>
        <w:numPr>
          <w:ilvl w:val="3"/>
          <w:numId w:val="6"/>
        </w:numPr>
        <w:jc w:val="both"/>
        <w:rPr>
          <w:spacing w:val="0"/>
        </w:rPr>
      </w:pPr>
      <w:r w:rsidRPr="00C06C35">
        <w:rPr>
          <w:spacing w:val="0"/>
        </w:rPr>
        <w:t>töövõtja ei ole tellijale tööd üle andnud hiljemalt 1 (ühe) kuu möödumisel arvates kokkulepitud töö üleandmise tähtpäevast;</w:t>
      </w:r>
    </w:p>
    <w:p w14:paraId="1025D7C1" w14:textId="77777777" w:rsidR="00C06C35" w:rsidRDefault="007E4296" w:rsidP="00D569EC">
      <w:pPr>
        <w:pStyle w:val="Loendilik"/>
        <w:numPr>
          <w:ilvl w:val="3"/>
          <w:numId w:val="6"/>
        </w:numPr>
        <w:jc w:val="both"/>
        <w:rPr>
          <w:spacing w:val="0"/>
        </w:rPr>
      </w:pPr>
      <w:r w:rsidRPr="00C06C35">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777777" w:rsidR="007D4238" w:rsidRPr="007D4238" w:rsidRDefault="007E4296" w:rsidP="00957FED">
      <w:pPr>
        <w:pStyle w:val="Loendilik"/>
        <w:numPr>
          <w:ilvl w:val="2"/>
          <w:numId w:val="6"/>
        </w:numPr>
        <w:jc w:val="both"/>
        <w:rPr>
          <w:b/>
          <w:bCs/>
          <w:spacing w:val="0"/>
        </w:rPr>
      </w:pPr>
      <w:r w:rsidRPr="007D4238">
        <w:rPr>
          <w:spacing w:val="0"/>
        </w:rPr>
        <w:t>lepingu sõlmimise kuupäev ja number,</w:t>
      </w:r>
    </w:p>
    <w:p w14:paraId="438F2658" w14:textId="77777777" w:rsidR="007D4238" w:rsidRPr="007D4238" w:rsidRDefault="007E4296" w:rsidP="00957FED">
      <w:pPr>
        <w:pStyle w:val="Loendilik"/>
        <w:numPr>
          <w:ilvl w:val="2"/>
          <w:numId w:val="6"/>
        </w:numPr>
        <w:jc w:val="both"/>
        <w:rPr>
          <w:b/>
          <w:bCs/>
          <w:spacing w:val="0"/>
        </w:rPr>
      </w:pPr>
      <w:r w:rsidRPr="007D4238">
        <w:rPr>
          <w:spacing w:val="0"/>
        </w:rPr>
        <w:t>objekti asukoht ja nimetus,</w:t>
      </w:r>
    </w:p>
    <w:p w14:paraId="1CE6CE05" w14:textId="77777777" w:rsidR="007D4238" w:rsidRPr="007D4238" w:rsidRDefault="007E4296" w:rsidP="00957FED">
      <w:pPr>
        <w:pStyle w:val="Loendilik"/>
        <w:numPr>
          <w:ilvl w:val="2"/>
          <w:numId w:val="6"/>
        </w:numPr>
        <w:jc w:val="both"/>
        <w:rPr>
          <w:b/>
          <w:bCs/>
          <w:spacing w:val="0"/>
        </w:rPr>
      </w:pPr>
      <w:r w:rsidRPr="007D4238">
        <w:rPr>
          <w:spacing w:val="0"/>
        </w:rPr>
        <w:t>tehtud töö kirjeldus,</w:t>
      </w:r>
    </w:p>
    <w:p w14:paraId="6C16D22D" w14:textId="77777777" w:rsidR="007D4238" w:rsidRPr="00957FED" w:rsidRDefault="007E4296" w:rsidP="00957FED">
      <w:pPr>
        <w:pStyle w:val="Loendilik"/>
        <w:numPr>
          <w:ilvl w:val="2"/>
          <w:numId w:val="6"/>
        </w:numPr>
        <w:jc w:val="both"/>
        <w:rPr>
          <w:b/>
          <w:bCs/>
          <w:spacing w:val="0"/>
        </w:rPr>
      </w:pPr>
      <w:r w:rsidRPr="00957FED">
        <w:rPr>
          <w:spacing w:val="0"/>
        </w:rPr>
        <w:t>jäätmete kogus liigiti,</w:t>
      </w:r>
    </w:p>
    <w:p w14:paraId="2AE74CAC" w14:textId="77777777" w:rsidR="007D4238" w:rsidRPr="007D4238" w:rsidRDefault="007E4296" w:rsidP="00957FED">
      <w:pPr>
        <w:pStyle w:val="Loendilik"/>
        <w:numPr>
          <w:ilvl w:val="2"/>
          <w:numId w:val="6"/>
        </w:numPr>
        <w:jc w:val="both"/>
        <w:rPr>
          <w:b/>
          <w:bCs/>
          <w:spacing w:val="0"/>
        </w:rPr>
      </w:pPr>
      <w:r w:rsidRPr="007D4238">
        <w:rPr>
          <w:spacing w:val="0"/>
        </w:rPr>
        <w:t>tööde tegemist tõendavad fotod (võimalusel geokodeeritud fotod),</w:t>
      </w:r>
    </w:p>
    <w:p w14:paraId="27E16DB2" w14:textId="77777777" w:rsidR="009F1497" w:rsidRPr="009F1497" w:rsidRDefault="007E4296" w:rsidP="00957FED">
      <w:pPr>
        <w:pStyle w:val="Loendilik"/>
        <w:numPr>
          <w:ilvl w:val="2"/>
          <w:numId w:val="6"/>
        </w:numPr>
        <w:jc w:val="both"/>
        <w:rPr>
          <w:b/>
          <w:bCs/>
          <w:spacing w:val="0"/>
        </w:rPr>
      </w:pPr>
      <w:r w:rsidRPr="007D4238">
        <w:rPr>
          <w:spacing w:val="0"/>
        </w:rPr>
        <w:t>poolte rekvisiidid ja esindajate allkirjad,</w:t>
      </w:r>
    </w:p>
    <w:p w14:paraId="60B2DD3E" w14:textId="77777777" w:rsidR="00B10A68" w:rsidRPr="00B10A68" w:rsidRDefault="007E4296" w:rsidP="00957FED">
      <w:pPr>
        <w:pStyle w:val="Loendilik"/>
        <w:numPr>
          <w:ilvl w:val="2"/>
          <w:numId w:val="6"/>
        </w:numPr>
        <w:jc w:val="both"/>
        <w:rPr>
          <w:b/>
          <w:bCs/>
          <w:spacing w:val="0"/>
        </w:rPr>
      </w:pPr>
      <w:r w:rsidRPr="009F1497">
        <w:rPr>
          <w:spacing w:val="0"/>
        </w:rPr>
        <w:t>jäätmete liigiti utiliseerimist või jäätmete käitlemiseks õigustatud isikule üleandmist tõendav dokument.</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lastRenderedPageBreak/>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2142613A" w:rsidR="007D661B" w:rsidRDefault="00C50D4D" w:rsidP="00607B4F">
      <w:pPr>
        <w:pStyle w:val="Loendilik"/>
        <w:numPr>
          <w:ilvl w:val="1"/>
          <w:numId w:val="6"/>
        </w:numPr>
        <w:spacing w:after="120"/>
        <w:contextualSpacing w:val="0"/>
        <w:jc w:val="both"/>
        <w:rPr>
          <w:spacing w:val="0"/>
        </w:rPr>
      </w:pPr>
      <w:r w:rsidRPr="00C50D4D">
        <w:rPr>
          <w:spacing w:val="0"/>
        </w:rPr>
        <w:t>Tellija ei tasu ettemaksu.</w:t>
      </w:r>
      <w:r w:rsidR="007D661B" w:rsidRPr="007D661B">
        <w:rPr>
          <w:spacing w:val="0"/>
        </w:rPr>
        <w:t>Tellijal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 lepingu maksumusest.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3CDDEEBB" w14:textId="77777777" w:rsidR="00BF5ED3" w:rsidRPr="003C2E85" w:rsidRDefault="00BF5ED3" w:rsidP="00BF5ED3">
      <w:pPr>
        <w:pStyle w:val="Loendilik"/>
        <w:spacing w:after="120"/>
        <w:ind w:left="792"/>
        <w:contextualSpacing w:val="0"/>
        <w:jc w:val="both"/>
        <w:rPr>
          <w:spacing w:val="0"/>
        </w:rPr>
      </w:pP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lastRenderedPageBreak/>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248D5048" w14:textId="5283CE06" w:rsidR="00D50044" w:rsidRPr="00BF5ED3" w:rsidRDefault="0034657E" w:rsidP="00BF5ED3">
      <w:pPr>
        <w:pStyle w:val="Loendilik"/>
        <w:numPr>
          <w:ilvl w:val="1"/>
          <w:numId w:val="6"/>
        </w:numPr>
        <w:spacing w:after="120"/>
        <w:contextualSpacing w:val="0"/>
        <w:jc w:val="both"/>
        <w:rPr>
          <w:spacing w:val="0"/>
        </w:rPr>
      </w:pPr>
      <w:r w:rsidRPr="002A1446">
        <w:rPr>
          <w:spacing w:val="0"/>
        </w:rPr>
        <w:t>Leping on allkirjastatud digitaalselt.</w:t>
      </w: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F4577A7" w14:textId="68B28759" w:rsidR="003E2FC5" w:rsidRPr="00BF5ED3" w:rsidRDefault="00AC3986" w:rsidP="00BF5ED3">
      <w:pPr>
        <w:jc w:val="both"/>
        <w:rPr>
          <w:b/>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Pr="00CA0069" w:rsidRDefault="00CA0069"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lastRenderedPageBreak/>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absorbentgraanulid vähemalt 20 kg või absorbentmatt, kui masinaks on harvester, forvarder,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71C6189C" w14:textId="77777777" w:rsidR="009A4D63" w:rsidRDefault="009A4D63" w:rsidP="0044451F">
      <w:pPr>
        <w:tabs>
          <w:tab w:val="left" w:pos="6630"/>
        </w:tabs>
        <w:rPr>
          <w:spacing w:val="0"/>
        </w:rPr>
      </w:pPr>
    </w:p>
    <w:p w14:paraId="5A4216FB" w14:textId="77777777" w:rsidR="009A4D63" w:rsidRDefault="009A4D63" w:rsidP="0044451F">
      <w:pPr>
        <w:tabs>
          <w:tab w:val="left" w:pos="6630"/>
        </w:tabs>
        <w:rPr>
          <w:spacing w:val="0"/>
        </w:rPr>
      </w:pPr>
    </w:p>
    <w:p w14:paraId="1064285C" w14:textId="77777777" w:rsidR="009A4D63" w:rsidRDefault="009A4D63" w:rsidP="0044451F">
      <w:pPr>
        <w:tabs>
          <w:tab w:val="left" w:pos="6630"/>
        </w:tabs>
        <w:rPr>
          <w:spacing w:val="0"/>
        </w:rPr>
      </w:pPr>
    </w:p>
    <w:p w14:paraId="08AFB0C2" w14:textId="77777777" w:rsidR="009A4D63" w:rsidRDefault="009A4D63" w:rsidP="0044451F">
      <w:pPr>
        <w:tabs>
          <w:tab w:val="left" w:pos="6630"/>
        </w:tabs>
        <w:rPr>
          <w:spacing w:val="0"/>
        </w:rPr>
      </w:pPr>
    </w:p>
    <w:p w14:paraId="04B39559" w14:textId="77777777" w:rsidR="009A4D63" w:rsidRDefault="009A4D63" w:rsidP="0044451F">
      <w:pPr>
        <w:tabs>
          <w:tab w:val="left" w:pos="6630"/>
        </w:tabs>
        <w:rPr>
          <w:spacing w:val="0"/>
        </w:rPr>
      </w:pPr>
    </w:p>
    <w:p w14:paraId="44313F44" w14:textId="77777777" w:rsidR="009A4D63" w:rsidRDefault="009A4D63" w:rsidP="0044451F">
      <w:pPr>
        <w:tabs>
          <w:tab w:val="left" w:pos="6630"/>
        </w:tabs>
        <w:rPr>
          <w:spacing w:val="0"/>
        </w:rPr>
      </w:pPr>
    </w:p>
    <w:p w14:paraId="438BD1CA" w14:textId="77777777" w:rsidR="009A4D63" w:rsidRDefault="009A4D63" w:rsidP="0044451F">
      <w:pPr>
        <w:tabs>
          <w:tab w:val="left" w:pos="6630"/>
        </w:tabs>
        <w:rPr>
          <w:spacing w:val="0"/>
        </w:rPr>
      </w:pPr>
    </w:p>
    <w:p w14:paraId="140E5A1F" w14:textId="77777777" w:rsidR="009A4D63" w:rsidRDefault="009A4D63"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EndPr/>
        <w:sdtContent>
          <w:r w:rsidRPr="003E2FC5">
            <w:rPr>
              <w:rFonts w:eastAsia="Calibri"/>
              <w:spacing w:val="0"/>
              <w:lang w:val="fi-FI" w:eastAsia="ar-SA"/>
            </w:rPr>
            <w:t>[Vali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töövõtja/või kolmandast isikust alltöötleja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lastRenderedPageBreak/>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EB2438"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6659" w14:textId="77777777" w:rsidR="00BA6AEE" w:rsidRDefault="00BA6AEE">
      <w:r>
        <w:separator/>
      </w:r>
    </w:p>
    <w:p w14:paraId="70BA56F8" w14:textId="77777777" w:rsidR="00BA6AEE" w:rsidRDefault="00BA6AEE"/>
    <w:p w14:paraId="37A76500" w14:textId="77777777" w:rsidR="00BA6AEE" w:rsidRDefault="00BA6AEE" w:rsidP="005B1C9B"/>
  </w:endnote>
  <w:endnote w:type="continuationSeparator" w:id="0">
    <w:p w14:paraId="78E23939" w14:textId="77777777" w:rsidR="00BA6AEE" w:rsidRDefault="00BA6AEE">
      <w:r>
        <w:continuationSeparator/>
      </w:r>
    </w:p>
    <w:p w14:paraId="19BA460E" w14:textId="77777777" w:rsidR="00BA6AEE" w:rsidRDefault="00BA6AEE"/>
    <w:p w14:paraId="1A1E54CA" w14:textId="77777777" w:rsidR="00BA6AEE" w:rsidRDefault="00BA6AEE" w:rsidP="005B1C9B"/>
  </w:endnote>
  <w:endnote w:type="continuationNotice" w:id="1">
    <w:p w14:paraId="6E819DAA" w14:textId="77777777" w:rsidR="00BA6AEE" w:rsidRDefault="00BA6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450D4" w14:textId="77777777" w:rsidR="00BA6AEE" w:rsidRDefault="00BA6AEE">
      <w:r>
        <w:separator/>
      </w:r>
    </w:p>
    <w:p w14:paraId="409D8BCA" w14:textId="77777777" w:rsidR="00BA6AEE" w:rsidRDefault="00BA6AEE"/>
    <w:p w14:paraId="770895C1" w14:textId="77777777" w:rsidR="00BA6AEE" w:rsidRDefault="00BA6AEE" w:rsidP="005B1C9B"/>
  </w:footnote>
  <w:footnote w:type="continuationSeparator" w:id="0">
    <w:p w14:paraId="26EEE736" w14:textId="77777777" w:rsidR="00BA6AEE" w:rsidRDefault="00BA6AEE">
      <w:r>
        <w:continuationSeparator/>
      </w:r>
    </w:p>
    <w:p w14:paraId="3628B951" w14:textId="77777777" w:rsidR="00BA6AEE" w:rsidRDefault="00BA6AEE"/>
    <w:p w14:paraId="535A22D4" w14:textId="77777777" w:rsidR="00BA6AEE" w:rsidRDefault="00BA6AEE" w:rsidP="005B1C9B"/>
  </w:footnote>
  <w:footnote w:type="continuationNotice" w:id="1">
    <w:p w14:paraId="76D502C9" w14:textId="77777777" w:rsidR="00BA6AEE" w:rsidRDefault="00BA6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7DE8"/>
    <w:rsid w:val="00021B17"/>
    <w:rsid w:val="00023A79"/>
    <w:rsid w:val="00025B15"/>
    <w:rsid w:val="00033728"/>
    <w:rsid w:val="000414C4"/>
    <w:rsid w:val="00042CD4"/>
    <w:rsid w:val="00050023"/>
    <w:rsid w:val="00050571"/>
    <w:rsid w:val="00050929"/>
    <w:rsid w:val="0005474E"/>
    <w:rsid w:val="000566B1"/>
    <w:rsid w:val="000577C6"/>
    <w:rsid w:val="0006006E"/>
    <w:rsid w:val="00062292"/>
    <w:rsid w:val="00072B64"/>
    <w:rsid w:val="00080D12"/>
    <w:rsid w:val="0008150A"/>
    <w:rsid w:val="000844F0"/>
    <w:rsid w:val="00086117"/>
    <w:rsid w:val="000912D4"/>
    <w:rsid w:val="0009167B"/>
    <w:rsid w:val="00095516"/>
    <w:rsid w:val="00096E61"/>
    <w:rsid w:val="000A2CE1"/>
    <w:rsid w:val="000A3225"/>
    <w:rsid w:val="000A63C7"/>
    <w:rsid w:val="000A673A"/>
    <w:rsid w:val="000A6A8A"/>
    <w:rsid w:val="000A7AB1"/>
    <w:rsid w:val="000C64D0"/>
    <w:rsid w:val="000C7530"/>
    <w:rsid w:val="000D2918"/>
    <w:rsid w:val="000E18E8"/>
    <w:rsid w:val="000E3760"/>
    <w:rsid w:val="000E3D9B"/>
    <w:rsid w:val="000E5665"/>
    <w:rsid w:val="000E599F"/>
    <w:rsid w:val="000F0BF8"/>
    <w:rsid w:val="000F1381"/>
    <w:rsid w:val="000F1AA0"/>
    <w:rsid w:val="000F213A"/>
    <w:rsid w:val="000F413A"/>
    <w:rsid w:val="000F696B"/>
    <w:rsid w:val="00102627"/>
    <w:rsid w:val="00103608"/>
    <w:rsid w:val="00104F12"/>
    <w:rsid w:val="00115162"/>
    <w:rsid w:val="001247B6"/>
    <w:rsid w:val="00127E1A"/>
    <w:rsid w:val="001315F4"/>
    <w:rsid w:val="0013206F"/>
    <w:rsid w:val="001430FC"/>
    <w:rsid w:val="001472CB"/>
    <w:rsid w:val="00156D0F"/>
    <w:rsid w:val="00162B3E"/>
    <w:rsid w:val="001638B8"/>
    <w:rsid w:val="00175C24"/>
    <w:rsid w:val="001840F4"/>
    <w:rsid w:val="00190CF7"/>
    <w:rsid w:val="00195066"/>
    <w:rsid w:val="001A0B9E"/>
    <w:rsid w:val="001A220D"/>
    <w:rsid w:val="001A2401"/>
    <w:rsid w:val="001A63AD"/>
    <w:rsid w:val="001B0606"/>
    <w:rsid w:val="001D26EB"/>
    <w:rsid w:val="001D48FE"/>
    <w:rsid w:val="001E449D"/>
    <w:rsid w:val="001F4876"/>
    <w:rsid w:val="00201BCC"/>
    <w:rsid w:val="00202C9D"/>
    <w:rsid w:val="00203457"/>
    <w:rsid w:val="00212FF3"/>
    <w:rsid w:val="00215A1A"/>
    <w:rsid w:val="0022200D"/>
    <w:rsid w:val="00225A14"/>
    <w:rsid w:val="00234BA5"/>
    <w:rsid w:val="002366E4"/>
    <w:rsid w:val="00236EB4"/>
    <w:rsid w:val="00242F9A"/>
    <w:rsid w:val="00247E4A"/>
    <w:rsid w:val="002521C0"/>
    <w:rsid w:val="00257A02"/>
    <w:rsid w:val="00261584"/>
    <w:rsid w:val="00264F32"/>
    <w:rsid w:val="002660D8"/>
    <w:rsid w:val="00270B88"/>
    <w:rsid w:val="0027344D"/>
    <w:rsid w:val="00276149"/>
    <w:rsid w:val="00277534"/>
    <w:rsid w:val="002778C3"/>
    <w:rsid w:val="002868EC"/>
    <w:rsid w:val="002A0E15"/>
    <w:rsid w:val="002A1446"/>
    <w:rsid w:val="002A5A6B"/>
    <w:rsid w:val="002A73C8"/>
    <w:rsid w:val="002B2264"/>
    <w:rsid w:val="002B69E3"/>
    <w:rsid w:val="002B6F98"/>
    <w:rsid w:val="002C3146"/>
    <w:rsid w:val="002C70B9"/>
    <w:rsid w:val="002D0A09"/>
    <w:rsid w:val="002D10B1"/>
    <w:rsid w:val="002D2C9D"/>
    <w:rsid w:val="002E1392"/>
    <w:rsid w:val="002E6556"/>
    <w:rsid w:val="002F18C0"/>
    <w:rsid w:val="002F4843"/>
    <w:rsid w:val="002F5720"/>
    <w:rsid w:val="0030026D"/>
    <w:rsid w:val="003063DA"/>
    <w:rsid w:val="00314293"/>
    <w:rsid w:val="00314299"/>
    <w:rsid w:val="003171D4"/>
    <w:rsid w:val="003219D8"/>
    <w:rsid w:val="00321F73"/>
    <w:rsid w:val="00322FD5"/>
    <w:rsid w:val="0033141C"/>
    <w:rsid w:val="00334F31"/>
    <w:rsid w:val="00335E13"/>
    <w:rsid w:val="0034629A"/>
    <w:rsid w:val="0034657E"/>
    <w:rsid w:val="00347C75"/>
    <w:rsid w:val="00350444"/>
    <w:rsid w:val="00352976"/>
    <w:rsid w:val="00352D3D"/>
    <w:rsid w:val="00366C6F"/>
    <w:rsid w:val="00367179"/>
    <w:rsid w:val="003725C0"/>
    <w:rsid w:val="00383A84"/>
    <w:rsid w:val="003849D6"/>
    <w:rsid w:val="003852AD"/>
    <w:rsid w:val="00390DEA"/>
    <w:rsid w:val="0039102C"/>
    <w:rsid w:val="00396C2A"/>
    <w:rsid w:val="003A05EC"/>
    <w:rsid w:val="003A4D33"/>
    <w:rsid w:val="003A5053"/>
    <w:rsid w:val="003A72D8"/>
    <w:rsid w:val="003B0A67"/>
    <w:rsid w:val="003B208E"/>
    <w:rsid w:val="003B2639"/>
    <w:rsid w:val="003B2B77"/>
    <w:rsid w:val="003B364A"/>
    <w:rsid w:val="003B372F"/>
    <w:rsid w:val="003B3B92"/>
    <w:rsid w:val="003C2E85"/>
    <w:rsid w:val="003C4FC3"/>
    <w:rsid w:val="003D10C9"/>
    <w:rsid w:val="003D2A41"/>
    <w:rsid w:val="003E0255"/>
    <w:rsid w:val="003E2FC5"/>
    <w:rsid w:val="003E3C0E"/>
    <w:rsid w:val="003F4602"/>
    <w:rsid w:val="003F4F3E"/>
    <w:rsid w:val="003F524C"/>
    <w:rsid w:val="003F6EFA"/>
    <w:rsid w:val="003F7C3F"/>
    <w:rsid w:val="00402161"/>
    <w:rsid w:val="00403007"/>
    <w:rsid w:val="00410EAF"/>
    <w:rsid w:val="00421EA3"/>
    <w:rsid w:val="00423F9C"/>
    <w:rsid w:val="004354E9"/>
    <w:rsid w:val="00440A67"/>
    <w:rsid w:val="0044451F"/>
    <w:rsid w:val="00461E45"/>
    <w:rsid w:val="00467220"/>
    <w:rsid w:val="0047356A"/>
    <w:rsid w:val="00475404"/>
    <w:rsid w:val="00476902"/>
    <w:rsid w:val="00476B32"/>
    <w:rsid w:val="0047778A"/>
    <w:rsid w:val="00482DE3"/>
    <w:rsid w:val="00486487"/>
    <w:rsid w:val="00492629"/>
    <w:rsid w:val="00496259"/>
    <w:rsid w:val="004A51E1"/>
    <w:rsid w:val="004A5F5E"/>
    <w:rsid w:val="004B596E"/>
    <w:rsid w:val="004B7646"/>
    <w:rsid w:val="004B7988"/>
    <w:rsid w:val="004C08FC"/>
    <w:rsid w:val="004D4591"/>
    <w:rsid w:val="004D5B69"/>
    <w:rsid w:val="004F070E"/>
    <w:rsid w:val="004F17F1"/>
    <w:rsid w:val="004F5777"/>
    <w:rsid w:val="00503F89"/>
    <w:rsid w:val="00506FA7"/>
    <w:rsid w:val="00510955"/>
    <w:rsid w:val="005110AD"/>
    <w:rsid w:val="00513DFE"/>
    <w:rsid w:val="0051570D"/>
    <w:rsid w:val="005204CD"/>
    <w:rsid w:val="005246D5"/>
    <w:rsid w:val="00524C38"/>
    <w:rsid w:val="005252D5"/>
    <w:rsid w:val="00532EB9"/>
    <w:rsid w:val="0053732E"/>
    <w:rsid w:val="00540E41"/>
    <w:rsid w:val="00543230"/>
    <w:rsid w:val="00552411"/>
    <w:rsid w:val="00552D17"/>
    <w:rsid w:val="00557297"/>
    <w:rsid w:val="00557C70"/>
    <w:rsid w:val="00563D12"/>
    <w:rsid w:val="005866BE"/>
    <w:rsid w:val="005877B0"/>
    <w:rsid w:val="0059013A"/>
    <w:rsid w:val="005A1CA9"/>
    <w:rsid w:val="005A3931"/>
    <w:rsid w:val="005A68F2"/>
    <w:rsid w:val="005A758B"/>
    <w:rsid w:val="005B1B33"/>
    <w:rsid w:val="005B1C9B"/>
    <w:rsid w:val="005B3586"/>
    <w:rsid w:val="005B529A"/>
    <w:rsid w:val="005C0B65"/>
    <w:rsid w:val="005C2B39"/>
    <w:rsid w:val="005C7B53"/>
    <w:rsid w:val="005D3186"/>
    <w:rsid w:val="005D347E"/>
    <w:rsid w:val="005D3EF3"/>
    <w:rsid w:val="005D6F05"/>
    <w:rsid w:val="005E1389"/>
    <w:rsid w:val="00604E73"/>
    <w:rsid w:val="00607B4F"/>
    <w:rsid w:val="00607CC4"/>
    <w:rsid w:val="0061080A"/>
    <w:rsid w:val="006164D6"/>
    <w:rsid w:val="00616A5F"/>
    <w:rsid w:val="00620306"/>
    <w:rsid w:val="0062273D"/>
    <w:rsid w:val="00626176"/>
    <w:rsid w:val="0063054E"/>
    <w:rsid w:val="00641F20"/>
    <w:rsid w:val="00643277"/>
    <w:rsid w:val="006463B7"/>
    <w:rsid w:val="006471AE"/>
    <w:rsid w:val="00650EA5"/>
    <w:rsid w:val="006613DA"/>
    <w:rsid w:val="00661407"/>
    <w:rsid w:val="00670142"/>
    <w:rsid w:val="006739B6"/>
    <w:rsid w:val="00680A1E"/>
    <w:rsid w:val="006821A7"/>
    <w:rsid w:val="0069237E"/>
    <w:rsid w:val="006960EC"/>
    <w:rsid w:val="00697291"/>
    <w:rsid w:val="006A1418"/>
    <w:rsid w:val="006B4ED6"/>
    <w:rsid w:val="006C0B74"/>
    <w:rsid w:val="006D01D3"/>
    <w:rsid w:val="006D0AD9"/>
    <w:rsid w:val="006D75CB"/>
    <w:rsid w:val="006E301A"/>
    <w:rsid w:val="006F18B4"/>
    <w:rsid w:val="006F38C8"/>
    <w:rsid w:val="00700510"/>
    <w:rsid w:val="007034D0"/>
    <w:rsid w:val="007109D9"/>
    <w:rsid w:val="007146F1"/>
    <w:rsid w:val="007165C6"/>
    <w:rsid w:val="00720264"/>
    <w:rsid w:val="00742C47"/>
    <w:rsid w:val="00756264"/>
    <w:rsid w:val="00761511"/>
    <w:rsid w:val="00763CE7"/>
    <w:rsid w:val="00772ECC"/>
    <w:rsid w:val="007750DA"/>
    <w:rsid w:val="00775AE2"/>
    <w:rsid w:val="00776645"/>
    <w:rsid w:val="007857DA"/>
    <w:rsid w:val="00795449"/>
    <w:rsid w:val="00796ED0"/>
    <w:rsid w:val="00797454"/>
    <w:rsid w:val="0079768C"/>
    <w:rsid w:val="007A0B30"/>
    <w:rsid w:val="007A31D9"/>
    <w:rsid w:val="007A5C20"/>
    <w:rsid w:val="007A6BEA"/>
    <w:rsid w:val="007A6DB1"/>
    <w:rsid w:val="007B2F0C"/>
    <w:rsid w:val="007B47A8"/>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17CB"/>
    <w:rsid w:val="007F4668"/>
    <w:rsid w:val="00804E7A"/>
    <w:rsid w:val="00811DB4"/>
    <w:rsid w:val="008166C8"/>
    <w:rsid w:val="008235F3"/>
    <w:rsid w:val="00823BE5"/>
    <w:rsid w:val="00826972"/>
    <w:rsid w:val="00827963"/>
    <w:rsid w:val="00831DCD"/>
    <w:rsid w:val="00833028"/>
    <w:rsid w:val="00835765"/>
    <w:rsid w:val="0083600E"/>
    <w:rsid w:val="00840230"/>
    <w:rsid w:val="008404C3"/>
    <w:rsid w:val="00841550"/>
    <w:rsid w:val="0084171B"/>
    <w:rsid w:val="0084400C"/>
    <w:rsid w:val="0085055D"/>
    <w:rsid w:val="0085149F"/>
    <w:rsid w:val="00852CB6"/>
    <w:rsid w:val="00854856"/>
    <w:rsid w:val="00855043"/>
    <w:rsid w:val="0086345D"/>
    <w:rsid w:val="008669E1"/>
    <w:rsid w:val="00870CBE"/>
    <w:rsid w:val="008750CE"/>
    <w:rsid w:val="00875909"/>
    <w:rsid w:val="008764D2"/>
    <w:rsid w:val="0088203C"/>
    <w:rsid w:val="008861EA"/>
    <w:rsid w:val="0088630A"/>
    <w:rsid w:val="008904DD"/>
    <w:rsid w:val="008A2C3F"/>
    <w:rsid w:val="008A6B5D"/>
    <w:rsid w:val="008B60E3"/>
    <w:rsid w:val="008C4BE6"/>
    <w:rsid w:val="008D3DED"/>
    <w:rsid w:val="008E2940"/>
    <w:rsid w:val="008E682E"/>
    <w:rsid w:val="008F4722"/>
    <w:rsid w:val="008F4C96"/>
    <w:rsid w:val="008F5DAD"/>
    <w:rsid w:val="008F67A5"/>
    <w:rsid w:val="009008B3"/>
    <w:rsid w:val="009034C8"/>
    <w:rsid w:val="00910899"/>
    <w:rsid w:val="00911C60"/>
    <w:rsid w:val="00913A7E"/>
    <w:rsid w:val="009141A3"/>
    <w:rsid w:val="009204AC"/>
    <w:rsid w:val="009233EE"/>
    <w:rsid w:val="00930608"/>
    <w:rsid w:val="009323E7"/>
    <w:rsid w:val="009337CA"/>
    <w:rsid w:val="009348FC"/>
    <w:rsid w:val="009365FB"/>
    <w:rsid w:val="00937E17"/>
    <w:rsid w:val="00951944"/>
    <w:rsid w:val="00957FED"/>
    <w:rsid w:val="009600E7"/>
    <w:rsid w:val="009602DD"/>
    <w:rsid w:val="00963739"/>
    <w:rsid w:val="00966DDA"/>
    <w:rsid w:val="0096740C"/>
    <w:rsid w:val="009674AA"/>
    <w:rsid w:val="0097008D"/>
    <w:rsid w:val="00980393"/>
    <w:rsid w:val="009815E0"/>
    <w:rsid w:val="0098537C"/>
    <w:rsid w:val="009870EF"/>
    <w:rsid w:val="009908AE"/>
    <w:rsid w:val="0099114B"/>
    <w:rsid w:val="00995763"/>
    <w:rsid w:val="00995D9A"/>
    <w:rsid w:val="009A4D63"/>
    <w:rsid w:val="009A66A4"/>
    <w:rsid w:val="009A6CD2"/>
    <w:rsid w:val="009B0614"/>
    <w:rsid w:val="009B1EDB"/>
    <w:rsid w:val="009B2A4E"/>
    <w:rsid w:val="009B5898"/>
    <w:rsid w:val="009C2029"/>
    <w:rsid w:val="009C3377"/>
    <w:rsid w:val="009C7D2E"/>
    <w:rsid w:val="009D1C4C"/>
    <w:rsid w:val="009D38CC"/>
    <w:rsid w:val="009D3D72"/>
    <w:rsid w:val="009E2175"/>
    <w:rsid w:val="009E7650"/>
    <w:rsid w:val="009F1497"/>
    <w:rsid w:val="009F17D4"/>
    <w:rsid w:val="009F4646"/>
    <w:rsid w:val="009F590A"/>
    <w:rsid w:val="009F62EE"/>
    <w:rsid w:val="009F6729"/>
    <w:rsid w:val="009F7282"/>
    <w:rsid w:val="00A00A1C"/>
    <w:rsid w:val="00A03C31"/>
    <w:rsid w:val="00A050F6"/>
    <w:rsid w:val="00A15051"/>
    <w:rsid w:val="00A156AB"/>
    <w:rsid w:val="00A2557D"/>
    <w:rsid w:val="00A25FA7"/>
    <w:rsid w:val="00A30BAE"/>
    <w:rsid w:val="00A3137D"/>
    <w:rsid w:val="00A3152D"/>
    <w:rsid w:val="00A31538"/>
    <w:rsid w:val="00A43854"/>
    <w:rsid w:val="00A4422D"/>
    <w:rsid w:val="00A45128"/>
    <w:rsid w:val="00A5592E"/>
    <w:rsid w:val="00A57939"/>
    <w:rsid w:val="00A63B98"/>
    <w:rsid w:val="00A708D2"/>
    <w:rsid w:val="00A714FC"/>
    <w:rsid w:val="00A728B9"/>
    <w:rsid w:val="00A735FD"/>
    <w:rsid w:val="00A73F3F"/>
    <w:rsid w:val="00A75054"/>
    <w:rsid w:val="00A757CD"/>
    <w:rsid w:val="00A75AB2"/>
    <w:rsid w:val="00A76F39"/>
    <w:rsid w:val="00A805AE"/>
    <w:rsid w:val="00A84E89"/>
    <w:rsid w:val="00A860ED"/>
    <w:rsid w:val="00A966B0"/>
    <w:rsid w:val="00A972E9"/>
    <w:rsid w:val="00A97A0B"/>
    <w:rsid w:val="00A97F3F"/>
    <w:rsid w:val="00AA0F3C"/>
    <w:rsid w:val="00AB0FC7"/>
    <w:rsid w:val="00AB1C03"/>
    <w:rsid w:val="00AB23BD"/>
    <w:rsid w:val="00AB405A"/>
    <w:rsid w:val="00AB4292"/>
    <w:rsid w:val="00AB554D"/>
    <w:rsid w:val="00AC3986"/>
    <w:rsid w:val="00AC3ED8"/>
    <w:rsid w:val="00AC4ADE"/>
    <w:rsid w:val="00AD598A"/>
    <w:rsid w:val="00AD627A"/>
    <w:rsid w:val="00AD63D6"/>
    <w:rsid w:val="00AE1EC3"/>
    <w:rsid w:val="00AE2F3E"/>
    <w:rsid w:val="00AF4F65"/>
    <w:rsid w:val="00AF6782"/>
    <w:rsid w:val="00B00589"/>
    <w:rsid w:val="00B049C7"/>
    <w:rsid w:val="00B10A68"/>
    <w:rsid w:val="00B11C45"/>
    <w:rsid w:val="00B123FD"/>
    <w:rsid w:val="00B16989"/>
    <w:rsid w:val="00B257AC"/>
    <w:rsid w:val="00B30FCD"/>
    <w:rsid w:val="00B34C4D"/>
    <w:rsid w:val="00B35535"/>
    <w:rsid w:val="00B57DD4"/>
    <w:rsid w:val="00B60902"/>
    <w:rsid w:val="00B60F50"/>
    <w:rsid w:val="00B62401"/>
    <w:rsid w:val="00B70AF3"/>
    <w:rsid w:val="00B73B34"/>
    <w:rsid w:val="00B84492"/>
    <w:rsid w:val="00B84BC8"/>
    <w:rsid w:val="00B8683C"/>
    <w:rsid w:val="00B879F3"/>
    <w:rsid w:val="00B94272"/>
    <w:rsid w:val="00B942A1"/>
    <w:rsid w:val="00B945DA"/>
    <w:rsid w:val="00B9518B"/>
    <w:rsid w:val="00BA287C"/>
    <w:rsid w:val="00BA3C9F"/>
    <w:rsid w:val="00BA6AEE"/>
    <w:rsid w:val="00BC14C6"/>
    <w:rsid w:val="00BC1507"/>
    <w:rsid w:val="00BC15B4"/>
    <w:rsid w:val="00BC4911"/>
    <w:rsid w:val="00BC705D"/>
    <w:rsid w:val="00BC70FD"/>
    <w:rsid w:val="00BD0FE2"/>
    <w:rsid w:val="00BE4AA7"/>
    <w:rsid w:val="00BF0F0C"/>
    <w:rsid w:val="00BF4F3A"/>
    <w:rsid w:val="00BF5ED3"/>
    <w:rsid w:val="00BF724B"/>
    <w:rsid w:val="00C06C35"/>
    <w:rsid w:val="00C12C7E"/>
    <w:rsid w:val="00C1452C"/>
    <w:rsid w:val="00C17159"/>
    <w:rsid w:val="00C200A3"/>
    <w:rsid w:val="00C20B65"/>
    <w:rsid w:val="00C237E9"/>
    <w:rsid w:val="00C26554"/>
    <w:rsid w:val="00C33444"/>
    <w:rsid w:val="00C36C6A"/>
    <w:rsid w:val="00C41BE3"/>
    <w:rsid w:val="00C43E6C"/>
    <w:rsid w:val="00C4411E"/>
    <w:rsid w:val="00C46928"/>
    <w:rsid w:val="00C50D4D"/>
    <w:rsid w:val="00C624F4"/>
    <w:rsid w:val="00C6299C"/>
    <w:rsid w:val="00C63772"/>
    <w:rsid w:val="00C641C4"/>
    <w:rsid w:val="00C659AC"/>
    <w:rsid w:val="00C70CB6"/>
    <w:rsid w:val="00C75D38"/>
    <w:rsid w:val="00C82BB8"/>
    <w:rsid w:val="00C83A8B"/>
    <w:rsid w:val="00C858DD"/>
    <w:rsid w:val="00C8742D"/>
    <w:rsid w:val="00C94206"/>
    <w:rsid w:val="00C948EA"/>
    <w:rsid w:val="00CA0069"/>
    <w:rsid w:val="00CA2E34"/>
    <w:rsid w:val="00CA5502"/>
    <w:rsid w:val="00CA6816"/>
    <w:rsid w:val="00CA7317"/>
    <w:rsid w:val="00CB1143"/>
    <w:rsid w:val="00CC0A05"/>
    <w:rsid w:val="00CC12C2"/>
    <w:rsid w:val="00CC2D93"/>
    <w:rsid w:val="00CC3153"/>
    <w:rsid w:val="00CC42F4"/>
    <w:rsid w:val="00CC4736"/>
    <w:rsid w:val="00CC6A47"/>
    <w:rsid w:val="00CD2154"/>
    <w:rsid w:val="00CD3E9F"/>
    <w:rsid w:val="00CE3229"/>
    <w:rsid w:val="00CE5979"/>
    <w:rsid w:val="00CE6B98"/>
    <w:rsid w:val="00CE6F53"/>
    <w:rsid w:val="00CE74E6"/>
    <w:rsid w:val="00CF42CB"/>
    <w:rsid w:val="00CF48E1"/>
    <w:rsid w:val="00D02F44"/>
    <w:rsid w:val="00D05C7D"/>
    <w:rsid w:val="00D07737"/>
    <w:rsid w:val="00D10020"/>
    <w:rsid w:val="00D11898"/>
    <w:rsid w:val="00D1246E"/>
    <w:rsid w:val="00D153A0"/>
    <w:rsid w:val="00D1589F"/>
    <w:rsid w:val="00D2056A"/>
    <w:rsid w:val="00D22387"/>
    <w:rsid w:val="00D2450F"/>
    <w:rsid w:val="00D31ED1"/>
    <w:rsid w:val="00D3365B"/>
    <w:rsid w:val="00D34EC1"/>
    <w:rsid w:val="00D418DE"/>
    <w:rsid w:val="00D43D73"/>
    <w:rsid w:val="00D50044"/>
    <w:rsid w:val="00D50E9D"/>
    <w:rsid w:val="00D51573"/>
    <w:rsid w:val="00D569EC"/>
    <w:rsid w:val="00D61CA0"/>
    <w:rsid w:val="00D666AC"/>
    <w:rsid w:val="00D70E37"/>
    <w:rsid w:val="00D71734"/>
    <w:rsid w:val="00D759EB"/>
    <w:rsid w:val="00D76FB7"/>
    <w:rsid w:val="00D77B12"/>
    <w:rsid w:val="00D823DA"/>
    <w:rsid w:val="00DA1C26"/>
    <w:rsid w:val="00DA6F2A"/>
    <w:rsid w:val="00DB1D4E"/>
    <w:rsid w:val="00DB238D"/>
    <w:rsid w:val="00DB7217"/>
    <w:rsid w:val="00DC3205"/>
    <w:rsid w:val="00DC48B6"/>
    <w:rsid w:val="00DC5A07"/>
    <w:rsid w:val="00DC7253"/>
    <w:rsid w:val="00DD2378"/>
    <w:rsid w:val="00DD7326"/>
    <w:rsid w:val="00DD74C3"/>
    <w:rsid w:val="00DE22A5"/>
    <w:rsid w:val="00DF27DF"/>
    <w:rsid w:val="00DF4B12"/>
    <w:rsid w:val="00DF7398"/>
    <w:rsid w:val="00E10AB7"/>
    <w:rsid w:val="00E147B4"/>
    <w:rsid w:val="00E24780"/>
    <w:rsid w:val="00E32BAE"/>
    <w:rsid w:val="00E363F8"/>
    <w:rsid w:val="00E4315E"/>
    <w:rsid w:val="00E46584"/>
    <w:rsid w:val="00E53D87"/>
    <w:rsid w:val="00E53FF6"/>
    <w:rsid w:val="00E54796"/>
    <w:rsid w:val="00E55F0A"/>
    <w:rsid w:val="00E70E5B"/>
    <w:rsid w:val="00E71FF9"/>
    <w:rsid w:val="00E73D84"/>
    <w:rsid w:val="00E75A15"/>
    <w:rsid w:val="00E77374"/>
    <w:rsid w:val="00E80BAC"/>
    <w:rsid w:val="00E87055"/>
    <w:rsid w:val="00E96689"/>
    <w:rsid w:val="00E96BB3"/>
    <w:rsid w:val="00EA25D4"/>
    <w:rsid w:val="00EA46D2"/>
    <w:rsid w:val="00EA5837"/>
    <w:rsid w:val="00EA68EA"/>
    <w:rsid w:val="00EA765D"/>
    <w:rsid w:val="00EB2438"/>
    <w:rsid w:val="00EB3480"/>
    <w:rsid w:val="00EB36FB"/>
    <w:rsid w:val="00EB6F92"/>
    <w:rsid w:val="00EC23A6"/>
    <w:rsid w:val="00EC5767"/>
    <w:rsid w:val="00EE1851"/>
    <w:rsid w:val="00EE5006"/>
    <w:rsid w:val="00EE7734"/>
    <w:rsid w:val="00EF0DB7"/>
    <w:rsid w:val="00EF2D59"/>
    <w:rsid w:val="00EF3887"/>
    <w:rsid w:val="00EF5323"/>
    <w:rsid w:val="00EF67A4"/>
    <w:rsid w:val="00EF6C30"/>
    <w:rsid w:val="00F0192B"/>
    <w:rsid w:val="00F01C6B"/>
    <w:rsid w:val="00F02A84"/>
    <w:rsid w:val="00F04ED0"/>
    <w:rsid w:val="00F11B92"/>
    <w:rsid w:val="00F14F70"/>
    <w:rsid w:val="00F16A4A"/>
    <w:rsid w:val="00F21028"/>
    <w:rsid w:val="00F22347"/>
    <w:rsid w:val="00F226DD"/>
    <w:rsid w:val="00F32471"/>
    <w:rsid w:val="00F3250D"/>
    <w:rsid w:val="00F3623B"/>
    <w:rsid w:val="00F43C00"/>
    <w:rsid w:val="00F4611B"/>
    <w:rsid w:val="00F55862"/>
    <w:rsid w:val="00F6096E"/>
    <w:rsid w:val="00F60FF7"/>
    <w:rsid w:val="00F64A51"/>
    <w:rsid w:val="00F66283"/>
    <w:rsid w:val="00F67749"/>
    <w:rsid w:val="00F738F0"/>
    <w:rsid w:val="00F74C6B"/>
    <w:rsid w:val="00F7700D"/>
    <w:rsid w:val="00F90ED0"/>
    <w:rsid w:val="00FA059A"/>
    <w:rsid w:val="00FA180F"/>
    <w:rsid w:val="00FA2D2E"/>
    <w:rsid w:val="00FB648E"/>
    <w:rsid w:val="00FC2B9A"/>
    <w:rsid w:val="00FC6957"/>
    <w:rsid w:val="00FC6AA9"/>
    <w:rsid w:val="00FD0842"/>
    <w:rsid w:val="00FD6596"/>
    <w:rsid w:val="00FE0F60"/>
    <w:rsid w:val="00FE6B3A"/>
    <w:rsid w:val="00FF304E"/>
    <w:rsid w:val="00FF47E6"/>
    <w:rsid w:val="00FF49AB"/>
    <w:rsid w:val="00FF59D8"/>
    <w:rsid w:val="00FF6219"/>
    <w:rsid w:val="0707A809"/>
    <w:rsid w:val="0A47513F"/>
    <w:rsid w:val="15672A03"/>
    <w:rsid w:val="15E393D9"/>
    <w:rsid w:val="165F0CBC"/>
    <w:rsid w:val="1AB99774"/>
    <w:rsid w:val="1BCEBD69"/>
    <w:rsid w:val="1CDB6AA3"/>
    <w:rsid w:val="1E7C4E23"/>
    <w:rsid w:val="1F05DA97"/>
    <w:rsid w:val="2136E21C"/>
    <w:rsid w:val="225DD230"/>
    <w:rsid w:val="23CAAF7C"/>
    <w:rsid w:val="249E56BF"/>
    <w:rsid w:val="27DAF199"/>
    <w:rsid w:val="2FED8B3C"/>
    <w:rsid w:val="3125AC77"/>
    <w:rsid w:val="31B1AD09"/>
    <w:rsid w:val="3A1813E0"/>
    <w:rsid w:val="3CF796D4"/>
    <w:rsid w:val="3FB7DE2B"/>
    <w:rsid w:val="477F1CFF"/>
    <w:rsid w:val="4965FA7A"/>
    <w:rsid w:val="4BF012EB"/>
    <w:rsid w:val="4D1BA8F2"/>
    <w:rsid w:val="5059B501"/>
    <w:rsid w:val="523FBB16"/>
    <w:rsid w:val="555C22F8"/>
    <w:rsid w:val="569BBD83"/>
    <w:rsid w:val="59899D5B"/>
    <w:rsid w:val="5A457DF8"/>
    <w:rsid w:val="5E56946D"/>
    <w:rsid w:val="688A2ABD"/>
    <w:rsid w:val="6A8B3655"/>
    <w:rsid w:val="6AF375BF"/>
    <w:rsid w:val="6C5EF00C"/>
    <w:rsid w:val="6D638518"/>
    <w:rsid w:val="73EF0100"/>
    <w:rsid w:val="7586FFC1"/>
    <w:rsid w:val="76D94CC8"/>
    <w:rsid w:val="77CE550A"/>
    <w:rsid w:val="793794F4"/>
    <w:rsid w:val="7B872AB3"/>
    <w:rsid w:val="7B88A829"/>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1117B5"/>
    <w:rsid w:val="00127E1A"/>
    <w:rsid w:val="00135741"/>
    <w:rsid w:val="00193ECA"/>
    <w:rsid w:val="001E08A6"/>
    <w:rsid w:val="00201BCC"/>
    <w:rsid w:val="002F4843"/>
    <w:rsid w:val="003849D6"/>
    <w:rsid w:val="00390C06"/>
    <w:rsid w:val="003B208E"/>
    <w:rsid w:val="003B2639"/>
    <w:rsid w:val="0045673B"/>
    <w:rsid w:val="00483036"/>
    <w:rsid w:val="005A758B"/>
    <w:rsid w:val="00664A76"/>
    <w:rsid w:val="007034D0"/>
    <w:rsid w:val="00715AA1"/>
    <w:rsid w:val="00796371"/>
    <w:rsid w:val="00797454"/>
    <w:rsid w:val="007A1CF1"/>
    <w:rsid w:val="007F17CB"/>
    <w:rsid w:val="0084380B"/>
    <w:rsid w:val="0084400C"/>
    <w:rsid w:val="00911C60"/>
    <w:rsid w:val="009365FB"/>
    <w:rsid w:val="009908AE"/>
    <w:rsid w:val="0099114B"/>
    <w:rsid w:val="009B2A4E"/>
    <w:rsid w:val="00A73F3F"/>
    <w:rsid w:val="00AC4ADE"/>
    <w:rsid w:val="00B11C45"/>
    <w:rsid w:val="00B86C9F"/>
    <w:rsid w:val="00C130AC"/>
    <w:rsid w:val="00C46928"/>
    <w:rsid w:val="00C624F4"/>
    <w:rsid w:val="00C83A8B"/>
    <w:rsid w:val="00C94206"/>
    <w:rsid w:val="00CE6BED"/>
    <w:rsid w:val="00D07737"/>
    <w:rsid w:val="00D153A0"/>
    <w:rsid w:val="00E56550"/>
    <w:rsid w:val="00E61806"/>
    <w:rsid w:val="00E96689"/>
    <w:rsid w:val="00EA46D2"/>
    <w:rsid w:val="00EB36FB"/>
    <w:rsid w:val="00F678D0"/>
    <w:rsid w:val="00F738F0"/>
    <w:rsid w:val="00FF49AB"/>
    <w:rsid w:val="00FF62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10</TotalTime>
  <Pages>11</Pages>
  <Words>3173</Words>
  <Characters>23819</Characters>
  <Application>Microsoft Office Word</Application>
  <DocSecurity>0</DocSecurity>
  <Lines>198</Lines>
  <Paragraphs>53</Paragraphs>
  <ScaleCrop>false</ScaleCrop>
  <Company>RMK</Company>
  <LinksUpToDate>false</LinksUpToDate>
  <CharactersWithSpaces>26939</CharactersWithSpaces>
  <SharedDoc>false</SharedDoc>
  <HLinks>
    <vt:vector size="24"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6</vt:i4>
      </vt:variant>
      <vt:variant>
        <vt:i4>0</vt:i4>
      </vt:variant>
      <vt:variant>
        <vt:i4>5</vt:i4>
      </vt:variant>
      <vt:variant>
        <vt:lpwstr>mailto:jaana.hanikat@rmk.ee</vt:lpwstr>
      </vt:variant>
      <vt:variant>
        <vt:lpwstr/>
      </vt:variant>
      <vt:variant>
        <vt:i4>2359363</vt:i4>
      </vt:variant>
      <vt:variant>
        <vt:i4>3</vt:i4>
      </vt:variant>
      <vt:variant>
        <vt:i4>0</vt:i4>
      </vt:variant>
      <vt:variant>
        <vt:i4>5</vt:i4>
      </vt:variant>
      <vt:variant>
        <vt:lpwstr>mailto:katrin.ametmaa@rmk.ee</vt:lpwstr>
      </vt:variant>
      <vt:variant>
        <vt:lpwstr/>
      </vt:variant>
      <vt:variant>
        <vt:i4>196717</vt:i4>
      </vt:variant>
      <vt:variant>
        <vt:i4>0</vt:i4>
      </vt:variant>
      <vt:variant>
        <vt:i4>0</vt:i4>
      </vt:variant>
      <vt:variant>
        <vt:i4>5</vt:i4>
      </vt:variant>
      <vt:variant>
        <vt:lpwstr>mailto:olavi.andres@rmk.ee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13</cp:revision>
  <cp:lastPrinted>2014-04-25T00:30:00Z</cp:lastPrinted>
  <dcterms:created xsi:type="dcterms:W3CDTF">2025-10-21T10:21:00Z</dcterms:created>
  <dcterms:modified xsi:type="dcterms:W3CDTF">2026-04-24T07:51:00Z</dcterms:modified>
</cp:coreProperties>
</file>